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A4B312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AA4AC8">
        <w:rPr>
          <w:b/>
          <w:noProof/>
          <w:sz w:val="24"/>
        </w:rPr>
        <w:t>5</w:t>
      </w:r>
      <w:r w:rsidR="00495C65">
        <w:rPr>
          <w:b/>
          <w:noProof/>
          <w:sz w:val="24"/>
        </w:rPr>
        <w:t>9</w:t>
      </w:r>
      <w:r w:rsidR="00F642EA">
        <w:rPr>
          <w:b/>
          <w:i/>
          <w:noProof/>
          <w:sz w:val="28"/>
        </w:rPr>
        <w:tab/>
      </w:r>
      <w:r w:rsidR="0050159D" w:rsidRPr="0050159D">
        <w:rPr>
          <w:b/>
          <w:noProof/>
          <w:sz w:val="24"/>
        </w:rPr>
        <w:t>S2-231116</w:t>
      </w:r>
      <w:r w:rsidR="00FB41CE">
        <w:rPr>
          <w:b/>
          <w:noProof/>
          <w:sz w:val="24"/>
        </w:rPr>
        <w:t>7</w:t>
      </w:r>
    </w:p>
    <w:p w14:paraId="6AA166CE" w14:textId="3D8227A9" w:rsidR="0007498D" w:rsidRDefault="000E606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China, October 09 – 13, 2023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Pr="000E606D">
        <w:rPr>
          <w:rFonts w:eastAsia="Batang" w:cs="Arial"/>
          <w:sz w:val="18"/>
          <w:szCs w:val="18"/>
          <w:lang w:eastAsia="zh-CN"/>
        </w:rPr>
        <w:t>2307281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249B631A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>Orange, Telecom Italia, BT plc, Thales, Ministère Economie et Finances</w:t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, Google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7E2C22F1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_ESMS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17A599BB" w14:textId="09B23E46" w:rsidR="00F4768D" w:rsidRDefault="00F4768D" w:rsidP="0050159D">
      <w:pPr>
        <w:pStyle w:val="B1"/>
      </w:pPr>
      <w:r>
        <w:t>-</w:t>
      </w:r>
      <w:r>
        <w:tab/>
        <w:t>WT#1: Routing of Short Messages to emergency numbers</w:t>
      </w:r>
    </w:p>
    <w:p w14:paraId="02EE15D5" w14:textId="52B4C847" w:rsidR="00D87D0A" w:rsidRDefault="00D87D0A" w:rsidP="0050159D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Identifying Emergency SMS over IMS based on </w:t>
      </w:r>
      <w:r w:rsidR="00EE6BB0">
        <w:rPr>
          <w:lang w:eastAsia="en-GB"/>
        </w:rPr>
        <w:t xml:space="preserve">the use of </w:t>
      </w:r>
      <w:r>
        <w:rPr>
          <w:lang w:eastAsia="en-GB"/>
        </w:rPr>
        <w:t>emergency numbers.</w:t>
      </w:r>
    </w:p>
    <w:p w14:paraId="02C8475A" w14:textId="117F1E1E" w:rsidR="00D87D0A" w:rsidRDefault="00D87D0A" w:rsidP="002554D2">
      <w:pPr>
        <w:pStyle w:val="B2"/>
        <w:rPr>
          <w:noProof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noProof/>
        </w:rPr>
        <w:t>Routing of an Emergency SM over IMS to a</w:t>
      </w:r>
      <w:r w:rsidR="00E42276">
        <w:rPr>
          <w:noProof/>
        </w:rPr>
        <w:t>n</w:t>
      </w:r>
      <w:r>
        <w:rPr>
          <w:noProof/>
        </w:rPr>
        <w:t xml:space="preserve"> emergency response centre</w:t>
      </w:r>
      <w:r w:rsidR="00E42276">
        <w:rPr>
          <w:noProof/>
        </w:rPr>
        <w:t xml:space="preserve"> serving the</w:t>
      </w:r>
      <w:r>
        <w:rPr>
          <w:noProof/>
        </w:rPr>
        <w:t xml:space="preserve"> UE location</w:t>
      </w:r>
      <w:r w:rsidR="00966826">
        <w:t>, including in roaming case</w:t>
      </w:r>
      <w:r>
        <w:rPr>
          <w:noProof/>
        </w:rPr>
        <w:t>.</w:t>
      </w:r>
    </w:p>
    <w:p w14:paraId="54B3221D" w14:textId="62390CDC" w:rsidR="003C7215" w:rsidRDefault="003C7215" w:rsidP="0050159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Routing of replies from the emergency response centre.</w:t>
      </w:r>
    </w:p>
    <w:p w14:paraId="024317C8" w14:textId="7D2879A8" w:rsidR="00F4768D" w:rsidRDefault="00F4768D" w:rsidP="002554D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WT#2: </w:t>
      </w:r>
      <w:r w:rsidR="00D03B4D">
        <w:rPr>
          <w:noProof/>
        </w:rPr>
        <w:t>Support of other requirements from TS 22.101</w:t>
      </w:r>
    </w:p>
    <w:p w14:paraId="5865F94D" w14:textId="5E0C6ADE" w:rsidR="00D87D0A" w:rsidRDefault="00D87D0A" w:rsidP="0050159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9D0773">
        <w:rPr>
          <w:noProof/>
        </w:rPr>
        <w:t xml:space="preserve">Identifying the </w:t>
      </w:r>
      <w:r>
        <w:rPr>
          <w:noProof/>
        </w:rPr>
        <w:t xml:space="preserve">type of emergency service (police, ambulance, </w:t>
      </w:r>
      <w:r w:rsidRPr="00446E05">
        <w:rPr>
          <w:noProof/>
        </w:rPr>
        <w:t>fire brigade, etc.)</w:t>
      </w:r>
      <w:r w:rsidR="00653CF1" w:rsidRPr="00446E05">
        <w:rPr>
          <w:noProof/>
        </w:rPr>
        <w:t xml:space="preserve">, using the same </w:t>
      </w:r>
      <w:r w:rsidR="00653CF1" w:rsidRPr="0050159D">
        <w:rPr>
          <w:noProof/>
        </w:rPr>
        <w:t xml:space="preserve">identification methods </w:t>
      </w:r>
      <w:r w:rsidR="00C810F2" w:rsidRPr="0050159D">
        <w:rPr>
          <w:noProof/>
        </w:rPr>
        <w:t xml:space="preserve">as </w:t>
      </w:r>
      <w:r w:rsidR="00653CF1" w:rsidRPr="0050159D">
        <w:rPr>
          <w:noProof/>
        </w:rPr>
        <w:t>for emergency calls</w:t>
      </w:r>
      <w:r w:rsidRPr="00446E05">
        <w:rPr>
          <w:noProof/>
        </w:rPr>
        <w:t>.</w:t>
      </w:r>
    </w:p>
    <w:p w14:paraId="5B19D2E3" w14:textId="77777777" w:rsidR="00D87D0A" w:rsidRDefault="00D87D0A" w:rsidP="0050159D">
      <w:pPr>
        <w:pStyle w:val="B2"/>
      </w:pPr>
      <w:r>
        <w:rPr>
          <w:noProof/>
        </w:rPr>
        <w:t>-</w:t>
      </w:r>
      <w:r>
        <w:rPr>
          <w:noProof/>
        </w:rPr>
        <w:tab/>
        <w:t>Support of Emergency SMS over IMS without a SIM/USIM/ISIM being present in the UE.</w:t>
      </w:r>
    </w:p>
    <w:p w14:paraId="08BC3173" w14:textId="77777777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36C1BA3B" w:rsidR="00AD5E61" w:rsidRDefault="00AD5E61" w:rsidP="002554D2"/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2554D2" w:rsidRPr="00FF2903" w14:paraId="7B3BF9EB" w14:textId="77777777" w:rsidTr="00381E84">
        <w:trPr>
          <w:trHeight w:val="519"/>
        </w:trPr>
        <w:tc>
          <w:tcPr>
            <w:tcW w:w="1701" w:type="dxa"/>
            <w:shd w:val="clear" w:color="auto" w:fill="auto"/>
          </w:tcPr>
          <w:p w14:paraId="09ED73A6" w14:textId="77777777" w:rsidR="002554D2" w:rsidRPr="008244F7" w:rsidRDefault="002554D2" w:rsidP="002554D2">
            <w:bookmarkStart w:id="0" w:name="_Hlk146804631"/>
            <w:r w:rsidRPr="008244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57A6591" w14:textId="77777777" w:rsidR="002554D2" w:rsidRPr="008244F7" w:rsidRDefault="002554D2" w:rsidP="002554D2">
            <w:r w:rsidRPr="008244F7">
              <w:t>TU Estimate</w:t>
            </w:r>
          </w:p>
          <w:p w14:paraId="739769B4" w14:textId="77777777" w:rsidR="002554D2" w:rsidRPr="008244F7" w:rsidRDefault="002554D2" w:rsidP="002554D2">
            <w:r w:rsidRPr="008244F7">
              <w:t>(Study)</w:t>
            </w:r>
          </w:p>
        </w:tc>
        <w:tc>
          <w:tcPr>
            <w:tcW w:w="1559" w:type="dxa"/>
          </w:tcPr>
          <w:p w14:paraId="12BF0C50" w14:textId="77777777" w:rsidR="002554D2" w:rsidRPr="008244F7" w:rsidRDefault="002554D2" w:rsidP="002554D2">
            <w:r w:rsidRPr="008244F7">
              <w:t>TU Estimate</w:t>
            </w:r>
          </w:p>
          <w:p w14:paraId="46481E85" w14:textId="77777777" w:rsidR="002554D2" w:rsidRPr="008244F7" w:rsidRDefault="002554D2" w:rsidP="002554D2">
            <w:r w:rsidRPr="008244F7">
              <w:t>(Normative)</w:t>
            </w:r>
          </w:p>
        </w:tc>
        <w:tc>
          <w:tcPr>
            <w:tcW w:w="1843" w:type="dxa"/>
          </w:tcPr>
          <w:p w14:paraId="57C7BCC4" w14:textId="77777777" w:rsidR="002554D2" w:rsidRPr="008244F7" w:rsidRDefault="002554D2" w:rsidP="002554D2">
            <w:r w:rsidRPr="008244F7">
              <w:t>RAN Dependency</w:t>
            </w:r>
          </w:p>
          <w:p w14:paraId="24A18CFD" w14:textId="77777777" w:rsidR="002554D2" w:rsidRPr="008244F7" w:rsidRDefault="002554D2" w:rsidP="002554D2">
            <w:r w:rsidRPr="008244F7">
              <w:t xml:space="preserve">(Yes/No/Maybe) </w:t>
            </w:r>
          </w:p>
        </w:tc>
        <w:tc>
          <w:tcPr>
            <w:tcW w:w="1842" w:type="dxa"/>
          </w:tcPr>
          <w:p w14:paraId="64AA7AF5" w14:textId="77777777" w:rsidR="002554D2" w:rsidRPr="008244F7" w:rsidRDefault="002554D2" w:rsidP="002554D2">
            <w:r>
              <w:t>Inter Work Tasks Dependency</w:t>
            </w:r>
          </w:p>
        </w:tc>
      </w:tr>
      <w:tr w:rsidR="002554D2" w:rsidRPr="00FF2903" w14:paraId="55F9616E" w14:textId="77777777" w:rsidTr="00381E84">
        <w:tc>
          <w:tcPr>
            <w:tcW w:w="1701" w:type="dxa"/>
            <w:shd w:val="clear" w:color="auto" w:fill="auto"/>
          </w:tcPr>
          <w:p w14:paraId="46EFA24F" w14:textId="77777777" w:rsidR="002554D2" w:rsidRPr="00FF2903" w:rsidRDefault="002554D2" w:rsidP="002554D2">
            <w:r w:rsidRPr="00FF2903">
              <w:t>WT#</w:t>
            </w:r>
            <w:r>
              <w:t>1</w:t>
            </w:r>
          </w:p>
        </w:tc>
        <w:tc>
          <w:tcPr>
            <w:tcW w:w="1560" w:type="dxa"/>
            <w:shd w:val="clear" w:color="auto" w:fill="auto"/>
          </w:tcPr>
          <w:p w14:paraId="723286F0" w14:textId="7CABA6C4" w:rsidR="002554D2" w:rsidRPr="00FF2903" w:rsidRDefault="002554D2" w:rsidP="002554D2">
            <w:r>
              <w:t>N/A</w:t>
            </w:r>
          </w:p>
        </w:tc>
        <w:tc>
          <w:tcPr>
            <w:tcW w:w="1559" w:type="dxa"/>
          </w:tcPr>
          <w:p w14:paraId="176FA804" w14:textId="77777777" w:rsidR="002554D2" w:rsidRPr="00FF2903" w:rsidRDefault="002554D2" w:rsidP="002554D2">
            <w:r>
              <w:t>1</w:t>
            </w:r>
          </w:p>
        </w:tc>
        <w:tc>
          <w:tcPr>
            <w:tcW w:w="1843" w:type="dxa"/>
          </w:tcPr>
          <w:p w14:paraId="318D5AA0" w14:textId="7FE18752" w:rsidR="002554D2" w:rsidRPr="00FF2903" w:rsidRDefault="002554D2" w:rsidP="002554D2">
            <w:r>
              <w:t>No</w:t>
            </w:r>
          </w:p>
        </w:tc>
        <w:tc>
          <w:tcPr>
            <w:tcW w:w="1842" w:type="dxa"/>
          </w:tcPr>
          <w:p w14:paraId="16DA764F" w14:textId="77777777" w:rsidR="002554D2" w:rsidRPr="00FA3919" w:rsidRDefault="002554D2" w:rsidP="002554D2"/>
        </w:tc>
      </w:tr>
      <w:tr w:rsidR="002554D2" w:rsidRPr="00FF2903" w14:paraId="6BE836BD" w14:textId="77777777" w:rsidTr="00381E84">
        <w:tc>
          <w:tcPr>
            <w:tcW w:w="1701" w:type="dxa"/>
            <w:shd w:val="clear" w:color="auto" w:fill="auto"/>
          </w:tcPr>
          <w:p w14:paraId="5B1BA3A8" w14:textId="5266B176" w:rsidR="002554D2" w:rsidRPr="00FF2903" w:rsidRDefault="002554D2" w:rsidP="002554D2">
            <w:r>
              <w:t>WT#2</w:t>
            </w:r>
          </w:p>
        </w:tc>
        <w:tc>
          <w:tcPr>
            <w:tcW w:w="1560" w:type="dxa"/>
            <w:shd w:val="clear" w:color="auto" w:fill="auto"/>
          </w:tcPr>
          <w:p w14:paraId="4E62570C" w14:textId="3856878E" w:rsidR="002554D2" w:rsidRDefault="002554D2" w:rsidP="002554D2">
            <w:r>
              <w:t>N/A</w:t>
            </w:r>
          </w:p>
        </w:tc>
        <w:tc>
          <w:tcPr>
            <w:tcW w:w="1559" w:type="dxa"/>
          </w:tcPr>
          <w:p w14:paraId="2DB23A3B" w14:textId="364CCF0F" w:rsidR="002554D2" w:rsidRDefault="002554D2" w:rsidP="002554D2">
            <w:r>
              <w:t>1</w:t>
            </w:r>
          </w:p>
        </w:tc>
        <w:tc>
          <w:tcPr>
            <w:tcW w:w="1843" w:type="dxa"/>
          </w:tcPr>
          <w:p w14:paraId="2970BF3A" w14:textId="77084E48" w:rsidR="002554D2" w:rsidRDefault="002554D2" w:rsidP="002554D2">
            <w:r>
              <w:t>No</w:t>
            </w:r>
          </w:p>
        </w:tc>
        <w:tc>
          <w:tcPr>
            <w:tcW w:w="1842" w:type="dxa"/>
          </w:tcPr>
          <w:p w14:paraId="6564ED15" w14:textId="70356FAD" w:rsidR="002554D2" w:rsidRDefault="002554D2" w:rsidP="002554D2">
            <w:r>
              <w:t>Dependent on WT#1</w:t>
            </w:r>
          </w:p>
        </w:tc>
      </w:tr>
    </w:tbl>
    <w:p w14:paraId="6F254F70" w14:textId="77777777" w:rsidR="002554D2" w:rsidRDefault="002554D2" w:rsidP="002554D2"/>
    <w:p w14:paraId="05656A23" w14:textId="7FE8B5C4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estimates for the study phase: N/A</w:t>
      </w:r>
    </w:p>
    <w:p w14:paraId="1EA56A4D" w14:textId="65777E84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estimates for the normative phase: 2</w:t>
      </w:r>
    </w:p>
    <w:p w14:paraId="4AEBDE8B" w14:textId="0A217845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estimates: 2</w:t>
      </w:r>
    </w:p>
    <w:bookmarkEnd w:id="0"/>
    <w:p w14:paraId="5F67A972" w14:textId="77777777" w:rsidR="008A76FD" w:rsidRDefault="00174617" w:rsidP="006C2E80">
      <w:pPr>
        <w:pStyle w:val="Titre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554D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205C256" w:rsidR="00635AA9" w:rsidRPr="006C2E80" w:rsidRDefault="00635AA9" w:rsidP="002554D2">
            <w:pPr>
              <w:pStyle w:val="TAL"/>
            </w:pPr>
            <w:r>
              <w:t>Updates to support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E4928C9" w:rsidR="00635AA9" w:rsidRPr="006C2E80" w:rsidRDefault="00635AA9" w:rsidP="002554D2">
            <w:pPr>
              <w:pStyle w:val="TAL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B7D5898" w:rsidR="00635AA9" w:rsidRPr="006C2E80" w:rsidRDefault="00016A05" w:rsidP="002554D2">
            <w:pPr>
              <w:pStyle w:val="TAL"/>
            </w:pPr>
            <w:r>
              <w:t>A draft CR will be provided when this WID is submitted for approval.</w:t>
            </w:r>
          </w:p>
        </w:tc>
      </w:tr>
      <w:tr w:rsidR="00635AA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7AB11A1" w:rsidR="00635AA9" w:rsidRPr="006C2E80" w:rsidRDefault="00635AA9" w:rsidP="002554D2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8CFF954" w:rsidR="00635AA9" w:rsidRPr="006C2E80" w:rsidRDefault="00635AA9" w:rsidP="002554D2">
            <w:pPr>
              <w:pStyle w:val="TAL"/>
            </w:pPr>
            <w:r w:rsidRPr="007B0D81">
              <w:t>Updates to support emergency SMS over I</w:t>
            </w:r>
            <w:r>
              <w:t>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162A2D" w:rsidR="00635AA9" w:rsidRPr="006C2E80" w:rsidRDefault="00635AA9" w:rsidP="0050159D">
            <w:pPr>
              <w:pStyle w:val="Guidance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A056336" w:rsidR="00635AA9" w:rsidRPr="006C2E80" w:rsidRDefault="00016A05" w:rsidP="002554D2">
            <w:pPr>
              <w:pStyle w:val="TAL"/>
            </w:pPr>
            <w:r>
              <w:t>A draft CR will be provided when this WID is submitted for approval.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plc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>Ministère Economie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160D1" w14:textId="77777777" w:rsidR="002B7F08" w:rsidRDefault="002B7F08" w:rsidP="002554D2">
      <w:r>
        <w:separator/>
      </w:r>
    </w:p>
  </w:endnote>
  <w:endnote w:type="continuationSeparator" w:id="0">
    <w:p w14:paraId="1D461F44" w14:textId="77777777" w:rsidR="002B7F08" w:rsidRDefault="002B7F08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BE607" w14:textId="77777777" w:rsidR="002B7F08" w:rsidRDefault="002B7F08" w:rsidP="002554D2">
      <w:r>
        <w:separator/>
      </w:r>
    </w:p>
  </w:footnote>
  <w:footnote w:type="continuationSeparator" w:id="0">
    <w:p w14:paraId="02B998C0" w14:textId="77777777" w:rsidR="002B7F08" w:rsidRDefault="002B7F08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61FD"/>
    <w:rsid w:val="000C0BF7"/>
    <w:rsid w:val="000C14C1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C50"/>
    <w:rsid w:val="002C66E7"/>
    <w:rsid w:val="002E6A7D"/>
    <w:rsid w:val="002E7A9E"/>
    <w:rsid w:val="002F3C41"/>
    <w:rsid w:val="002F6C5C"/>
    <w:rsid w:val="00300164"/>
    <w:rsid w:val="0030045C"/>
    <w:rsid w:val="003205AD"/>
    <w:rsid w:val="00321FF1"/>
    <w:rsid w:val="00330091"/>
    <w:rsid w:val="0033027D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50159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6F46"/>
    <w:rsid w:val="0075252A"/>
    <w:rsid w:val="00764B84"/>
    <w:rsid w:val="00765028"/>
    <w:rsid w:val="0078034D"/>
    <w:rsid w:val="007823FC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E680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D0751"/>
    <w:rsid w:val="00AD2837"/>
    <w:rsid w:val="00AD5E61"/>
    <w:rsid w:val="00AD77C4"/>
    <w:rsid w:val="00AE25BF"/>
    <w:rsid w:val="00AF0C13"/>
    <w:rsid w:val="00AF5A39"/>
    <w:rsid w:val="00B02700"/>
    <w:rsid w:val="00B03AF5"/>
    <w:rsid w:val="00B03C01"/>
    <w:rsid w:val="00B078D6"/>
    <w:rsid w:val="00B11056"/>
    <w:rsid w:val="00B1248D"/>
    <w:rsid w:val="00B14709"/>
    <w:rsid w:val="00B2743D"/>
    <w:rsid w:val="00B3015C"/>
    <w:rsid w:val="00B344D8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D2CDB"/>
    <w:rsid w:val="00CD3153"/>
    <w:rsid w:val="00CF6810"/>
    <w:rsid w:val="00D03B4D"/>
    <w:rsid w:val="00D06117"/>
    <w:rsid w:val="00D17AE0"/>
    <w:rsid w:val="00D21FAC"/>
    <w:rsid w:val="00D31CC8"/>
    <w:rsid w:val="00D31F61"/>
    <w:rsid w:val="00D32678"/>
    <w:rsid w:val="00D521C1"/>
    <w:rsid w:val="00D53AFA"/>
    <w:rsid w:val="00D71F40"/>
    <w:rsid w:val="00D77416"/>
    <w:rsid w:val="00D80FC6"/>
    <w:rsid w:val="00D87D0A"/>
    <w:rsid w:val="00D94917"/>
    <w:rsid w:val="00DA74F3"/>
    <w:rsid w:val="00DB5166"/>
    <w:rsid w:val="00DB69F3"/>
    <w:rsid w:val="00DC4907"/>
    <w:rsid w:val="00DD017C"/>
    <w:rsid w:val="00DD397A"/>
    <w:rsid w:val="00DD58B7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418DE"/>
    <w:rsid w:val="00E42276"/>
    <w:rsid w:val="00E510FE"/>
    <w:rsid w:val="00E52C57"/>
    <w:rsid w:val="00E57E7D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921F1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 (Orange)</cp:lastModifiedBy>
  <cp:revision>3</cp:revision>
  <cp:lastPrinted>2000-02-29T11:31:00Z</cp:lastPrinted>
  <dcterms:created xsi:type="dcterms:W3CDTF">2023-09-29T16:12:00Z</dcterms:created>
  <dcterms:modified xsi:type="dcterms:W3CDTF">2023-09-29T16:17:00Z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